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5C394A" w14:textId="77777777" w:rsidR="00DD6220" w:rsidRDefault="00DD6220" w:rsidP="00DD62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ANDREWES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3A0EA1AD" w14:textId="77777777" w:rsidR="00DD6220" w:rsidRDefault="00DD6220" w:rsidP="00DD62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Gentleman.</w:t>
      </w:r>
    </w:p>
    <w:p w14:paraId="5E5D42DC" w14:textId="77777777" w:rsidR="00DD6220" w:rsidRDefault="00DD6220" w:rsidP="00DD62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DAEA08" w14:textId="77777777" w:rsidR="00DD6220" w:rsidRDefault="00DD6220" w:rsidP="00DD62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511543" w14:textId="77777777" w:rsidR="00DD6220" w:rsidRDefault="00DD6220" w:rsidP="00DD62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Jul.</w:t>
      </w: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 xml:space="preserve">Robert Bocher of London, draper(q.v.), gifted his goods and chattels to </w:t>
      </w:r>
      <w:proofErr w:type="gramStart"/>
      <w:r>
        <w:rPr>
          <w:rFonts w:ascii="Times New Roman" w:hAnsi="Times New Roman" w:cs="Times New Roman"/>
          <w:sz w:val="24"/>
          <w:szCs w:val="24"/>
        </w:rPr>
        <w:t>him</w:t>
      </w:r>
      <w:proofErr w:type="gramEnd"/>
    </w:p>
    <w:p w14:paraId="70A99BCE" w14:textId="77777777" w:rsidR="00DD6220" w:rsidRDefault="00DD6220" w:rsidP="00DD62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Campe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scrivener(q.v.).</w:t>
      </w:r>
    </w:p>
    <w:p w14:paraId="35CB2067" w14:textId="77777777" w:rsidR="00DD6220" w:rsidRDefault="00DD6220" w:rsidP="00DD62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(C.C.R. 1476-85 p.90)</w:t>
      </w:r>
    </w:p>
    <w:p w14:paraId="4CA6DEEB" w14:textId="77777777" w:rsidR="00DD6220" w:rsidRDefault="00DD6220" w:rsidP="00DD62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C2AC7F" w14:textId="77777777" w:rsidR="00DD6220" w:rsidRDefault="00DD6220" w:rsidP="00DD62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6056C9" w14:textId="77777777" w:rsidR="00DD6220" w:rsidRDefault="00DD6220" w:rsidP="00DD62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April 2021</w:t>
      </w:r>
    </w:p>
    <w:p w14:paraId="1AED554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5A10E1" w14:textId="77777777" w:rsidR="00DD6220" w:rsidRDefault="00DD6220" w:rsidP="009139A6">
      <w:r>
        <w:separator/>
      </w:r>
    </w:p>
  </w:endnote>
  <w:endnote w:type="continuationSeparator" w:id="0">
    <w:p w14:paraId="44207EB5" w14:textId="77777777" w:rsidR="00DD6220" w:rsidRDefault="00DD622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98D9E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412FF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66276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EC341F" w14:textId="77777777" w:rsidR="00DD6220" w:rsidRDefault="00DD6220" w:rsidP="009139A6">
      <w:r>
        <w:separator/>
      </w:r>
    </w:p>
  </w:footnote>
  <w:footnote w:type="continuationSeparator" w:id="0">
    <w:p w14:paraId="311F87AB" w14:textId="77777777" w:rsidR="00DD6220" w:rsidRDefault="00DD622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C5BDC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E9B8D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CAB50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220"/>
    <w:rsid w:val="000666E0"/>
    <w:rsid w:val="002510B7"/>
    <w:rsid w:val="005C130B"/>
    <w:rsid w:val="00826F5C"/>
    <w:rsid w:val="009139A6"/>
    <w:rsid w:val="009448BB"/>
    <w:rsid w:val="00A3176C"/>
    <w:rsid w:val="00BA00AB"/>
    <w:rsid w:val="00DD6220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311C72"/>
  <w15:chartTrackingRefBased/>
  <w15:docId w15:val="{0FF5F91B-A31C-498A-A8CD-1F63471FE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2021-04-02T21:15:00Z</dcterms:created>
  <dcterms:modified xsi:type="dcterms:W3CDTF">2021-04-02T21:16:00Z</dcterms:modified>
</cp:coreProperties>
</file>